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B0A84" w14:textId="77777777" w:rsidR="00AA13A4" w:rsidRPr="008642EC" w:rsidRDefault="00AA13A4" w:rsidP="00AA13A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B3F1BA2" w14:textId="77777777" w:rsidR="00AA13A4" w:rsidRPr="00992C7B" w:rsidRDefault="00AA13A4" w:rsidP="00AA13A4">
      <w:pPr>
        <w:pStyle w:val="BasicParagraph"/>
        <w:suppressAutoHyphens/>
        <w:spacing w:line="240" w:lineRule="auto"/>
        <w:rPr>
          <w:rFonts w:ascii="Times New Roman" w:hAnsi="Times New Roman" w:cs="Times New Roman"/>
          <w:b/>
          <w:bCs/>
          <w:color w:val="000000" w:themeColor="text1"/>
          <w:sz w:val="12"/>
          <w:szCs w:val="12"/>
        </w:rPr>
      </w:pPr>
    </w:p>
    <w:p w14:paraId="0F13D9BD" w14:textId="77777777" w:rsidR="00AA13A4" w:rsidRPr="00582653" w:rsidRDefault="00AA13A4" w:rsidP="00AA13A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794F0DE" w14:textId="77777777" w:rsidR="00AA13A4" w:rsidRDefault="00AA13A4" w:rsidP="00AA1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7E939E1" w14:textId="77777777" w:rsidR="00AA13A4" w:rsidRDefault="00AA13A4" w:rsidP="00AA13A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95E66A5" w14:textId="77777777" w:rsidR="00AA13A4" w:rsidRPr="00582653" w:rsidRDefault="00AA13A4" w:rsidP="00AA13A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E31E49C" wp14:editId="4B1C0EC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594B629" w14:textId="6F357067" w:rsidR="00AA13A4" w:rsidRDefault="00AA13A4" w:rsidP="00AA13A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51D2426" w14:textId="77777777" w:rsidR="00AA13A4" w:rsidRDefault="00AA13A4" w:rsidP="00AA13A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00BD2A" w14:textId="77777777" w:rsidR="00AA13A4" w:rsidRPr="00582653" w:rsidRDefault="00AA13A4" w:rsidP="00AA13A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965DBBD" w14:textId="77777777" w:rsidR="00AA13A4" w:rsidRPr="00582653" w:rsidRDefault="00AA13A4" w:rsidP="00AA13A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3AB8F4B" w14:textId="77777777" w:rsidR="00AA13A4" w:rsidRPr="008642EC" w:rsidRDefault="00AA13A4" w:rsidP="00AA13A4">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7A4FB7A" w14:textId="77777777" w:rsidR="00AA13A4" w:rsidRPr="008642EC" w:rsidRDefault="00AA13A4" w:rsidP="00AA13A4">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F5038E2" w14:textId="77777777" w:rsidR="00AA13A4" w:rsidRPr="00582653" w:rsidRDefault="00AA13A4" w:rsidP="00AA13A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3A30D78" w14:textId="77777777" w:rsidR="00AA13A4" w:rsidRPr="008642EC" w:rsidRDefault="00AA13A4" w:rsidP="00AA13A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148867E" w14:textId="77777777" w:rsidR="00AA13A4" w:rsidRPr="008642EC" w:rsidRDefault="00AA13A4" w:rsidP="00AA13A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65C57B5" w14:textId="77777777" w:rsidR="00AA13A4" w:rsidRPr="00992C7B" w:rsidRDefault="00AA13A4" w:rsidP="00AA13A4">
      <w:pPr>
        <w:pStyle w:val="BasicParagraph"/>
        <w:suppressAutoHyphens/>
        <w:spacing w:line="240" w:lineRule="auto"/>
        <w:ind w:left="1440"/>
        <w:rPr>
          <w:rFonts w:ascii="Times New Roman" w:hAnsi="Times New Roman" w:cs="Times New Roman"/>
          <w:color w:val="000000" w:themeColor="text1"/>
          <w:sz w:val="12"/>
          <w:szCs w:val="12"/>
        </w:rPr>
      </w:pPr>
    </w:p>
    <w:p w14:paraId="6F9D7C9D" w14:textId="77777777" w:rsidR="00AA13A4" w:rsidRPr="00582653" w:rsidRDefault="00AA13A4" w:rsidP="00AA13A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7C28647" w14:textId="77777777" w:rsidR="00AA13A4" w:rsidRDefault="00AA13A4" w:rsidP="00AA1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CA6135B" w14:textId="77777777" w:rsidR="00AA13A4" w:rsidRPr="00992C7B" w:rsidRDefault="00AA13A4" w:rsidP="00AA13A4">
      <w:pPr>
        <w:pStyle w:val="BasicParagraph"/>
        <w:suppressAutoHyphens/>
        <w:spacing w:line="240" w:lineRule="auto"/>
        <w:ind w:left="1440"/>
        <w:rPr>
          <w:rFonts w:ascii="Times New Roman" w:hAnsi="Times New Roman" w:cs="Times New Roman"/>
          <w:color w:val="000000" w:themeColor="text1"/>
          <w:sz w:val="12"/>
          <w:szCs w:val="12"/>
        </w:rPr>
      </w:pPr>
    </w:p>
    <w:p w14:paraId="1A41616D" w14:textId="77777777" w:rsidR="00AA13A4" w:rsidRDefault="00AA13A4" w:rsidP="00AA1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43647E" w14:textId="77777777" w:rsidR="00AA13A4" w:rsidRPr="00B87FFB" w:rsidRDefault="00AA13A4" w:rsidP="00AA13A4">
      <w:pPr>
        <w:pStyle w:val="BasicParagraph"/>
        <w:suppressAutoHyphens/>
        <w:spacing w:line="240" w:lineRule="auto"/>
        <w:ind w:left="1440"/>
        <w:rPr>
          <w:rFonts w:ascii="Times New Roman" w:hAnsi="Times New Roman" w:cs="Times New Roman"/>
          <w:color w:val="000000" w:themeColor="text1"/>
          <w:sz w:val="10"/>
          <w:szCs w:val="10"/>
        </w:rPr>
      </w:pPr>
    </w:p>
    <w:p w14:paraId="09732412" w14:textId="77777777" w:rsidR="00AA13A4" w:rsidRDefault="00AA13A4" w:rsidP="00AA13A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13B8867" w14:textId="77777777" w:rsidR="00AA13A4" w:rsidRPr="000B1EEC" w:rsidRDefault="00AA13A4" w:rsidP="00AA13A4">
      <w:pPr>
        <w:pStyle w:val="BasicParagraph"/>
        <w:suppressAutoHyphens/>
        <w:spacing w:line="240" w:lineRule="auto"/>
        <w:rPr>
          <w:rFonts w:ascii="Times New Roman" w:hAnsi="Times New Roman" w:cs="Times New Roman"/>
          <w:color w:val="000000" w:themeColor="text1"/>
          <w:sz w:val="10"/>
          <w:szCs w:val="10"/>
        </w:rPr>
      </w:pPr>
    </w:p>
    <w:p w14:paraId="03ECA44C" w14:textId="77777777" w:rsidR="00AA13A4" w:rsidRDefault="00AA13A4" w:rsidP="00AA13A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CB93D52" w14:textId="77777777" w:rsidR="00AA13A4" w:rsidRDefault="00AA13A4">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453A681F"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AA13A4">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13A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AA13A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A13A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53A21BF2-03D7-4A51-BB13-9B0FFE154FD9}"/>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1EC856D7-086F-4F92-A034-E5D42DE6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2023-07-06T22:52:00Z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